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2AFB1" w14:textId="77777777" w:rsidR="00896BCC" w:rsidRDefault="00896BCC" w:rsidP="00896BC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FRENKE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F0AE6B4" w14:textId="77777777" w:rsidR="00896BCC" w:rsidRDefault="00896BCC" w:rsidP="00896BC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Orsett, Essex. Yeoman.</w:t>
      </w:r>
    </w:p>
    <w:p w14:paraId="50415338" w14:textId="77777777" w:rsidR="00896BCC" w:rsidRDefault="00896BCC" w:rsidP="00896BCC">
      <w:pPr>
        <w:pStyle w:val="NoSpacing"/>
        <w:jc w:val="both"/>
        <w:rPr>
          <w:rFonts w:cs="Times New Roman"/>
          <w:szCs w:val="24"/>
        </w:rPr>
      </w:pPr>
    </w:p>
    <w:p w14:paraId="75225E49" w14:textId="77777777" w:rsidR="00896BCC" w:rsidRDefault="00896BCC" w:rsidP="00896BCC">
      <w:pPr>
        <w:pStyle w:val="NoSpacing"/>
        <w:jc w:val="both"/>
        <w:rPr>
          <w:rFonts w:cs="Times New Roman"/>
          <w:szCs w:val="24"/>
        </w:rPr>
      </w:pPr>
    </w:p>
    <w:p w14:paraId="428819A5" w14:textId="77777777" w:rsidR="00896BCC" w:rsidRDefault="00896BCC" w:rsidP="00896BC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Parivell</w:t>
      </w:r>
      <w:proofErr w:type="spellEnd"/>
      <w:r>
        <w:rPr>
          <w:rFonts w:cs="Times New Roman"/>
          <w:szCs w:val="24"/>
        </w:rPr>
        <w:t>(q.v.) brought a plaint of trespass and assault of a servant against</w:t>
      </w:r>
    </w:p>
    <w:p w14:paraId="7A4CA3FB" w14:textId="77777777" w:rsidR="00896BCC" w:rsidRDefault="00896BCC" w:rsidP="00896BC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him.</w:t>
      </w:r>
    </w:p>
    <w:p w14:paraId="693BDA9A" w14:textId="77777777" w:rsidR="00896BCC" w:rsidRDefault="00896BCC" w:rsidP="00896BC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83E410E" w14:textId="77777777" w:rsidR="00896BCC" w:rsidRDefault="00896BCC" w:rsidP="00896BCC">
      <w:pPr>
        <w:pStyle w:val="NoSpacing"/>
        <w:jc w:val="both"/>
        <w:rPr>
          <w:rFonts w:cs="Times New Roman"/>
          <w:szCs w:val="24"/>
        </w:rPr>
      </w:pPr>
    </w:p>
    <w:p w14:paraId="47527A45" w14:textId="77777777" w:rsidR="00896BCC" w:rsidRDefault="00896BCC" w:rsidP="00896BCC">
      <w:pPr>
        <w:pStyle w:val="NoSpacing"/>
        <w:jc w:val="both"/>
        <w:rPr>
          <w:rFonts w:cs="Times New Roman"/>
          <w:szCs w:val="24"/>
        </w:rPr>
      </w:pPr>
    </w:p>
    <w:p w14:paraId="42298E25" w14:textId="77777777" w:rsidR="00896BCC" w:rsidRDefault="00896BCC" w:rsidP="00896BC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7 October 2022</w:t>
      </w:r>
    </w:p>
    <w:p w14:paraId="49DF52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9BD27" w14:textId="77777777" w:rsidR="00896BCC" w:rsidRDefault="00896BCC" w:rsidP="009139A6">
      <w:r>
        <w:separator/>
      </w:r>
    </w:p>
  </w:endnote>
  <w:endnote w:type="continuationSeparator" w:id="0">
    <w:p w14:paraId="7D8656E4" w14:textId="77777777" w:rsidR="00896BCC" w:rsidRDefault="00896B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A2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5AF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30A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EABA2" w14:textId="77777777" w:rsidR="00896BCC" w:rsidRDefault="00896BCC" w:rsidP="009139A6">
      <w:r>
        <w:separator/>
      </w:r>
    </w:p>
  </w:footnote>
  <w:footnote w:type="continuationSeparator" w:id="0">
    <w:p w14:paraId="4AEC1282" w14:textId="77777777" w:rsidR="00896BCC" w:rsidRDefault="00896B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15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B91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78B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BCC"/>
    <w:rsid w:val="000666E0"/>
    <w:rsid w:val="002510B7"/>
    <w:rsid w:val="005C130B"/>
    <w:rsid w:val="00826F5C"/>
    <w:rsid w:val="00896BC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D65E1"/>
  <w15:chartTrackingRefBased/>
  <w15:docId w15:val="{A39F1BF9-524B-4D6D-B94C-4E776C24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6B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2022-12-09T17:42:00Z</dcterms:created>
  <dcterms:modified xsi:type="dcterms:W3CDTF">2022-12-09T17:42:00Z</dcterms:modified>
</cp:coreProperties>
</file>